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2B11B" w14:textId="77777777" w:rsidR="001F27FF" w:rsidRDefault="001F27FF" w:rsidP="001F27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fl.1407)</w:t>
      </w:r>
    </w:p>
    <w:p w14:paraId="13B1088A" w14:textId="77777777" w:rsidR="001F27FF" w:rsidRDefault="001F27FF" w:rsidP="001F27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09A164AA" w14:textId="77777777" w:rsidR="001F27FF" w:rsidRDefault="001F27FF" w:rsidP="001F27FF">
      <w:pPr>
        <w:pStyle w:val="NoSpacing"/>
        <w:rPr>
          <w:rFonts w:cs="Times New Roman"/>
          <w:szCs w:val="24"/>
        </w:rPr>
      </w:pPr>
    </w:p>
    <w:p w14:paraId="0F9F7429" w14:textId="77777777" w:rsidR="001F27FF" w:rsidRDefault="001F27FF" w:rsidP="001F27FF">
      <w:pPr>
        <w:pStyle w:val="NoSpacing"/>
        <w:rPr>
          <w:rFonts w:cs="Times New Roman"/>
          <w:szCs w:val="24"/>
        </w:rPr>
      </w:pPr>
    </w:p>
    <w:p w14:paraId="73381309" w14:textId="77777777" w:rsidR="001F27FF" w:rsidRDefault="001F27FF" w:rsidP="001F27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Oct.1407</w:t>
      </w:r>
      <w:r>
        <w:rPr>
          <w:rFonts w:cs="Times New Roman"/>
          <w:szCs w:val="24"/>
        </w:rPr>
        <w:tab/>
        <w:t>He made his Will, in which he left many items of his trade to his servant,</w:t>
      </w:r>
    </w:p>
    <w:p w14:paraId="493F2310" w14:textId="77777777" w:rsidR="001F27FF" w:rsidRDefault="001F27FF" w:rsidP="001F27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Percival(q.v.).</w:t>
      </w:r>
    </w:p>
    <w:p w14:paraId="1630F681" w14:textId="77777777" w:rsidR="001F27FF" w:rsidRDefault="001F27FF" w:rsidP="001F27F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p.181)</w:t>
      </w:r>
    </w:p>
    <w:p w14:paraId="6F6D7699" w14:textId="77777777" w:rsidR="001F27FF" w:rsidRDefault="001F27FF" w:rsidP="001F27FF">
      <w:pPr>
        <w:pStyle w:val="NoSpacing"/>
        <w:rPr>
          <w:rFonts w:eastAsia="Times New Roman" w:cs="Times New Roman"/>
          <w:szCs w:val="24"/>
        </w:rPr>
      </w:pPr>
    </w:p>
    <w:p w14:paraId="556BAD36" w14:textId="77777777" w:rsidR="001F27FF" w:rsidRDefault="001F27FF" w:rsidP="001F27FF">
      <w:pPr>
        <w:pStyle w:val="NoSpacing"/>
        <w:rPr>
          <w:rFonts w:eastAsia="Times New Roman" w:cs="Times New Roman"/>
          <w:szCs w:val="24"/>
        </w:rPr>
      </w:pPr>
    </w:p>
    <w:p w14:paraId="1EE0E489" w14:textId="77777777" w:rsidR="001F27FF" w:rsidRDefault="001F27FF" w:rsidP="001F27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November 2022</w:t>
      </w:r>
    </w:p>
    <w:p w14:paraId="69D643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9AAE3" w14:textId="77777777" w:rsidR="001F27FF" w:rsidRDefault="001F27FF" w:rsidP="009139A6">
      <w:r>
        <w:separator/>
      </w:r>
    </w:p>
  </w:endnote>
  <w:endnote w:type="continuationSeparator" w:id="0">
    <w:p w14:paraId="3754C427" w14:textId="77777777" w:rsidR="001F27FF" w:rsidRDefault="001F27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27B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3E4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65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D228" w14:textId="77777777" w:rsidR="001F27FF" w:rsidRDefault="001F27FF" w:rsidP="009139A6">
      <w:r>
        <w:separator/>
      </w:r>
    </w:p>
  </w:footnote>
  <w:footnote w:type="continuationSeparator" w:id="0">
    <w:p w14:paraId="39D0B813" w14:textId="77777777" w:rsidR="001F27FF" w:rsidRDefault="001F27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97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A5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6CD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7FF"/>
    <w:rsid w:val="000666E0"/>
    <w:rsid w:val="001F27F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12332"/>
  <w15:chartTrackingRefBased/>
  <w15:docId w15:val="{2C179391-D46C-4D37-9D10-6C4C77EC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2022-11-21T10:09:00Z</dcterms:created>
  <dcterms:modified xsi:type="dcterms:W3CDTF">2022-11-21T10:09:00Z</dcterms:modified>
</cp:coreProperties>
</file>